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3A05B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James WHITE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177B6C1F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Esquire.</w:t>
      </w:r>
    </w:p>
    <w:p w14:paraId="74EFA96A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435024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664448" w14:textId="77777777" w:rsidR="0033328A" w:rsidRDefault="0033328A" w:rsidP="0033328A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26 Feb.1407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spellStart"/>
      <w:proofErr w:type="gramStart"/>
      <w:r>
        <w:rPr>
          <w:rFonts w:cs="Times New Roman"/>
          <w:szCs w:val="24"/>
        </w:rPr>
        <w:t>Guisnes</w:t>
      </w:r>
      <w:proofErr w:type="spellEnd"/>
      <w:proofErr w:type="gramEnd"/>
    </w:p>
    <w:p w14:paraId="6C563168" w14:textId="77777777" w:rsidR="0033328A" w:rsidRDefault="0033328A" w:rsidP="0033328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Castle and the Calais March under the command of Thomas of Lancaster, Duke of Clarence.</w:t>
      </w:r>
    </w:p>
    <w:p w14:paraId="41B245E9" w14:textId="77777777" w:rsidR="0033328A" w:rsidRDefault="0033328A" w:rsidP="0033328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C76/90, m15,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F30E178" w14:textId="77777777" w:rsidR="0033328A" w:rsidRDefault="0033328A" w:rsidP="0033328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4146B307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04EE5E3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D62734" w14:textId="77777777" w:rsidR="0033328A" w:rsidRDefault="0033328A" w:rsidP="0033328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January 2023</w:t>
      </w:r>
    </w:p>
    <w:p w14:paraId="7534CA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E22F9" w14:textId="77777777" w:rsidR="0033328A" w:rsidRDefault="0033328A" w:rsidP="009139A6">
      <w:r>
        <w:separator/>
      </w:r>
    </w:p>
  </w:endnote>
  <w:endnote w:type="continuationSeparator" w:id="0">
    <w:p w14:paraId="795F36AC" w14:textId="77777777" w:rsidR="0033328A" w:rsidRDefault="003332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12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33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03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B9332" w14:textId="77777777" w:rsidR="0033328A" w:rsidRDefault="0033328A" w:rsidP="009139A6">
      <w:r>
        <w:separator/>
      </w:r>
    </w:p>
  </w:footnote>
  <w:footnote w:type="continuationSeparator" w:id="0">
    <w:p w14:paraId="6B4EBE5B" w14:textId="77777777" w:rsidR="0033328A" w:rsidRDefault="003332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3A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D56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63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28A"/>
    <w:rsid w:val="000666E0"/>
    <w:rsid w:val="002510B7"/>
    <w:rsid w:val="0033328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5F915"/>
  <w15:chartTrackingRefBased/>
  <w15:docId w15:val="{37AB8D15-F1CB-4289-A305-A5A03B47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2023-01-22T19:17:00Z</dcterms:created>
  <dcterms:modified xsi:type="dcterms:W3CDTF">2023-01-22T19:17:00Z</dcterms:modified>
</cp:coreProperties>
</file>